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6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43"/>
        <w:gridCol w:w="1447"/>
        <w:gridCol w:w="538"/>
        <w:gridCol w:w="540"/>
        <w:gridCol w:w="396"/>
        <w:gridCol w:w="141"/>
        <w:gridCol w:w="137"/>
        <w:gridCol w:w="434"/>
        <w:gridCol w:w="232"/>
        <w:gridCol w:w="326"/>
        <w:gridCol w:w="589"/>
        <w:gridCol w:w="623"/>
        <w:gridCol w:w="724"/>
        <w:gridCol w:w="486"/>
        <w:gridCol w:w="262"/>
        <w:gridCol w:w="693"/>
        <w:gridCol w:w="5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964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800" w:lineRule="exact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  <w:lang w:val="en-US" w:eastAsia="zh-CN"/>
              </w:rPr>
              <w:t>8</w:t>
            </w:r>
          </w:p>
          <w:p>
            <w:pPr>
              <w:widowControl/>
              <w:spacing w:line="800" w:lineRule="exact"/>
              <w:jc w:val="center"/>
              <w:rPr>
                <w:rFonts w:ascii="方正小标宋简体" w:hAnsi="宋体" w:eastAsia="方正小标宋简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bCs/>
                <w:kern w:val="0"/>
                <w:sz w:val="40"/>
                <w:szCs w:val="40"/>
              </w:rPr>
              <w:t>事业单位人员职称申报岗位信息表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单</w:t>
            </w:r>
            <w:r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位</w:t>
            </w:r>
            <w:r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情</w:t>
            </w:r>
            <w:r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况</w:t>
            </w: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名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称</w:t>
            </w:r>
          </w:p>
        </w:tc>
        <w:tc>
          <w:tcPr>
            <w:tcW w:w="665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80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编制数</w:t>
            </w:r>
          </w:p>
        </w:tc>
        <w:tc>
          <w:tcPr>
            <w:tcW w:w="2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专业技术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岗位总数</w:t>
            </w:r>
          </w:p>
        </w:tc>
        <w:tc>
          <w:tcPr>
            <w:tcW w:w="26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岗位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br w:type="textWrapping"/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情况</w:t>
            </w:r>
          </w:p>
        </w:tc>
        <w:tc>
          <w:tcPr>
            <w:tcW w:w="144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等级</w:t>
            </w:r>
          </w:p>
        </w:tc>
        <w:tc>
          <w:tcPr>
            <w:tcW w:w="2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高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级</w:t>
            </w: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中级</w:t>
            </w:r>
          </w:p>
        </w:tc>
        <w:tc>
          <w:tcPr>
            <w:tcW w:w="21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初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级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533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总</w:t>
            </w:r>
          </w:p>
          <w:p>
            <w:pPr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44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四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五</w:t>
            </w:r>
          </w:p>
        </w:tc>
        <w:tc>
          <w:tcPr>
            <w:tcW w:w="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六</w:t>
            </w:r>
          </w:p>
        </w:tc>
        <w:tc>
          <w:tcPr>
            <w:tcW w:w="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七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八</w:t>
            </w: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九</w:t>
            </w:r>
          </w:p>
        </w:tc>
        <w:tc>
          <w:tcPr>
            <w:tcW w:w="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十</w:t>
            </w: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十一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十二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十三</w:t>
            </w:r>
          </w:p>
        </w:tc>
        <w:tc>
          <w:tcPr>
            <w:tcW w:w="533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核准比例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71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核准人数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实聘人数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空缺情况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7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取得资格未聘人数</w:t>
            </w:r>
          </w:p>
        </w:tc>
        <w:tc>
          <w:tcPr>
            <w:tcW w:w="2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77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1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个</w:t>
            </w:r>
            <w:r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人</w:t>
            </w:r>
            <w:r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情</w:t>
            </w:r>
            <w:r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况</w:t>
            </w: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姓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名</w:t>
            </w:r>
          </w:p>
        </w:tc>
        <w:tc>
          <w:tcPr>
            <w:tcW w:w="14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性别</w:t>
            </w:r>
          </w:p>
        </w:tc>
        <w:tc>
          <w:tcPr>
            <w:tcW w:w="17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出生年月</w:t>
            </w:r>
          </w:p>
        </w:tc>
        <w:tc>
          <w:tcPr>
            <w:tcW w:w="14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身份证号码</w:t>
            </w:r>
          </w:p>
        </w:tc>
        <w:tc>
          <w:tcPr>
            <w:tcW w:w="665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现专业技术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br w:type="textWrapping"/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资格及取得时间</w:t>
            </w: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53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现聘专业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技术职务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及聘任时间</w:t>
            </w:r>
          </w:p>
        </w:tc>
        <w:tc>
          <w:tcPr>
            <w:tcW w:w="26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7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2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是否双肩挑</w:t>
            </w:r>
          </w:p>
        </w:tc>
        <w:tc>
          <w:tcPr>
            <w:tcW w:w="241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53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所申报职称</w:t>
            </w:r>
          </w:p>
        </w:tc>
        <w:tc>
          <w:tcPr>
            <w:tcW w:w="269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70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单</w:t>
            </w:r>
            <w:r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位</w:t>
            </w:r>
            <w:r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意</w:t>
            </w:r>
            <w:r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见</w:t>
            </w:r>
          </w:p>
        </w:tc>
        <w:tc>
          <w:tcPr>
            <w:tcW w:w="4042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为纳入岗位管理的事业单位正式在编人员，经研究，同意推荐参加评审。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     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（盖章）</w:t>
            </w:r>
          </w:p>
          <w:p>
            <w:pPr>
              <w:widowControl/>
              <w:adjustRightInd w:val="0"/>
              <w:snapToGrid w:val="0"/>
              <w:spacing w:line="240" w:lineRule="exact"/>
              <w:ind w:firstLine="48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     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年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月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日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人社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部门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kern w:val="0"/>
                <w:sz w:val="24"/>
              </w:rPr>
              <w:t>意见</w:t>
            </w:r>
          </w:p>
        </w:tc>
        <w:tc>
          <w:tcPr>
            <w:tcW w:w="4236" w:type="dxa"/>
            <w:gridSpan w:val="8"/>
            <w:tcBorders>
              <w:top w:val="nil"/>
              <w:left w:val="nil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042" w:type="dxa"/>
            <w:gridSpan w:val="7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6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236" w:type="dxa"/>
            <w:gridSpan w:val="8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</w:t>
            </w:r>
          </w:p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       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（盖章）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</w:trPr>
        <w:tc>
          <w:tcPr>
            <w:tcW w:w="7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042" w:type="dxa"/>
            <w:gridSpan w:val="7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66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4236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        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年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月</w:t>
            </w:r>
            <w:r>
              <w:rPr>
                <w:rFonts w:ascii="仿宋_GB2312" w:hAnsi="仿宋" w:eastAsia="仿宋_GB2312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日</w:t>
            </w:r>
          </w:p>
        </w:tc>
      </w:tr>
    </w:tbl>
    <w:p>
      <w:r>
        <w:rPr>
          <w:rFonts w:hint="eastAsia"/>
        </w:rPr>
        <w:t>注：该表格为事业单位在编人员申报职称评审时填写</w:t>
      </w:r>
    </w:p>
    <w:sectPr>
      <w:pgSz w:w="11906" w:h="16838"/>
      <w:pgMar w:top="1440" w:right="1418" w:bottom="62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82E"/>
    <w:rsid w:val="000156EA"/>
    <w:rsid w:val="000F47E3"/>
    <w:rsid w:val="00140CB8"/>
    <w:rsid w:val="00291A2A"/>
    <w:rsid w:val="00292636"/>
    <w:rsid w:val="0030342C"/>
    <w:rsid w:val="00343538"/>
    <w:rsid w:val="00371793"/>
    <w:rsid w:val="003A4F27"/>
    <w:rsid w:val="00414841"/>
    <w:rsid w:val="004462D7"/>
    <w:rsid w:val="0046113E"/>
    <w:rsid w:val="004D76BD"/>
    <w:rsid w:val="004E59B4"/>
    <w:rsid w:val="00514708"/>
    <w:rsid w:val="005321EE"/>
    <w:rsid w:val="005409A0"/>
    <w:rsid w:val="005B1032"/>
    <w:rsid w:val="006539B6"/>
    <w:rsid w:val="00684717"/>
    <w:rsid w:val="006A0CF5"/>
    <w:rsid w:val="00733AB9"/>
    <w:rsid w:val="00736D7B"/>
    <w:rsid w:val="0080162A"/>
    <w:rsid w:val="008A2F60"/>
    <w:rsid w:val="008A4383"/>
    <w:rsid w:val="008A511A"/>
    <w:rsid w:val="008F4C08"/>
    <w:rsid w:val="009379F5"/>
    <w:rsid w:val="00951F6C"/>
    <w:rsid w:val="00A31D55"/>
    <w:rsid w:val="00A47250"/>
    <w:rsid w:val="00A6263F"/>
    <w:rsid w:val="00AA4F0A"/>
    <w:rsid w:val="00AC1DE9"/>
    <w:rsid w:val="00AC511F"/>
    <w:rsid w:val="00B1454A"/>
    <w:rsid w:val="00B5082E"/>
    <w:rsid w:val="00B51A75"/>
    <w:rsid w:val="00B7791C"/>
    <w:rsid w:val="00BB3500"/>
    <w:rsid w:val="00C00EE5"/>
    <w:rsid w:val="00C13435"/>
    <w:rsid w:val="00C9235C"/>
    <w:rsid w:val="00CA2EAE"/>
    <w:rsid w:val="00D4064A"/>
    <w:rsid w:val="00DB11F9"/>
    <w:rsid w:val="00DE0D1E"/>
    <w:rsid w:val="00E12F42"/>
    <w:rsid w:val="00E55279"/>
    <w:rsid w:val="00E66937"/>
    <w:rsid w:val="00E7795A"/>
    <w:rsid w:val="00E81A9E"/>
    <w:rsid w:val="00EB4DC4"/>
    <w:rsid w:val="00EF60C9"/>
    <w:rsid w:val="00F42743"/>
    <w:rsid w:val="00FB7B02"/>
    <w:rsid w:val="00FD3C13"/>
    <w:rsid w:val="00FF3FFF"/>
    <w:rsid w:val="2C3E60F0"/>
    <w:rsid w:val="5B65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8">
    <w:name w:val="Header Char"/>
    <w:basedOn w:val="6"/>
    <w:link w:val="4"/>
    <w:qFormat/>
    <w:locked/>
    <w:uiPriority w:val="99"/>
    <w:rPr>
      <w:rFonts w:cs="Times New Roman"/>
      <w:kern w:val="2"/>
      <w:sz w:val="18"/>
    </w:rPr>
  </w:style>
  <w:style w:type="character" w:customStyle="1" w:styleId="9">
    <w:name w:val="Footer Char"/>
    <w:basedOn w:val="6"/>
    <w:link w:val="3"/>
    <w:qFormat/>
    <w:locked/>
    <w:uiPriority w:val="99"/>
    <w:rPr>
      <w:rFonts w:cs="Times New Roman"/>
      <w:kern w:val="2"/>
      <w:sz w:val="18"/>
    </w:rPr>
  </w:style>
  <w:style w:type="character" w:customStyle="1" w:styleId="10">
    <w:name w:val="Balloon Text Char"/>
    <w:basedOn w:val="6"/>
    <w:link w:val="2"/>
    <w:qFormat/>
    <w:locked/>
    <w:uiPriority w:val="99"/>
    <w:rPr>
      <w:rFonts w:cs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rst</Company>
  <Pages>1</Pages>
  <Words>75</Words>
  <Characters>429</Characters>
  <Lines>0</Lines>
  <Paragraphs>0</Paragraphs>
  <TotalTime>37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2018-08-30T00:56:00Z</dcterms:created>
  <dc:creator>ruanxl</dc:creator>
  <cp:lastModifiedBy>Admin</cp:lastModifiedBy>
  <cp:lastPrinted>2017-03-30T04:54:00Z</cp:lastPrinted>
  <dcterms:modified xsi:type="dcterms:W3CDTF">2019-10-25T02:31:12Z</dcterms:modified>
  <dc:title>附件9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